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7A2D6" w14:textId="77777777" w:rsidR="005E2FD5" w:rsidRDefault="005E2FD5" w:rsidP="005E2F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Christina WYKES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62EEAB0E" w14:textId="77777777" w:rsidR="005E2FD5" w:rsidRDefault="005E2FD5" w:rsidP="005E2F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79252494" w14:textId="77777777" w:rsidR="005E2FD5" w:rsidRDefault="005E2FD5" w:rsidP="005E2FD5">
      <w:pPr>
        <w:rPr>
          <w:rFonts w:ascii="Times New Roman" w:hAnsi="Times New Roman" w:cs="Times New Roman"/>
          <w:sz w:val="24"/>
          <w:szCs w:val="24"/>
        </w:rPr>
      </w:pPr>
    </w:p>
    <w:p w14:paraId="20F94292" w14:textId="77777777" w:rsidR="005E2FD5" w:rsidRDefault="005E2FD5" w:rsidP="005E2FD5">
      <w:pPr>
        <w:rPr>
          <w:rFonts w:ascii="Times New Roman" w:hAnsi="Times New Roman" w:cs="Times New Roman"/>
          <w:sz w:val="24"/>
          <w:szCs w:val="24"/>
        </w:rPr>
      </w:pPr>
    </w:p>
    <w:p w14:paraId="157B97CF" w14:textId="77777777" w:rsidR="005E2FD5" w:rsidRDefault="005E2FD5" w:rsidP="005E2F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Jul.</w:t>
      </w:r>
      <w:r>
        <w:rPr>
          <w:rFonts w:ascii="Times New Roman" w:hAnsi="Times New Roman" w:cs="Times New Roman"/>
          <w:sz w:val="24"/>
          <w:szCs w:val="24"/>
        </w:rPr>
        <w:tab/>
        <w:t>1405</w:t>
      </w:r>
      <w:r>
        <w:rPr>
          <w:rFonts w:ascii="Times New Roman" w:hAnsi="Times New Roman" w:cs="Times New Roman"/>
          <w:sz w:val="24"/>
          <w:szCs w:val="24"/>
        </w:rPr>
        <w:tab/>
        <w:t>She was granted a licence for the celebration of private services.</w:t>
      </w:r>
    </w:p>
    <w:p w14:paraId="417B9F97" w14:textId="77777777" w:rsidR="005E2FD5" w:rsidRDefault="005E2FD5" w:rsidP="005E2F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3EA630F5" w14:textId="77777777" w:rsidR="005E2FD5" w:rsidRDefault="005E2FD5" w:rsidP="005E2FD5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p.40)</w:t>
      </w:r>
    </w:p>
    <w:p w14:paraId="08B0FD53" w14:textId="77777777" w:rsidR="005E2FD5" w:rsidRDefault="005E2FD5" w:rsidP="005E2FD5">
      <w:pPr>
        <w:rPr>
          <w:rFonts w:ascii="Times New Roman" w:hAnsi="Times New Roman" w:cs="Times New Roman"/>
          <w:sz w:val="24"/>
          <w:szCs w:val="24"/>
        </w:rPr>
      </w:pPr>
    </w:p>
    <w:p w14:paraId="08F31639" w14:textId="77777777" w:rsidR="005E2FD5" w:rsidRDefault="005E2FD5" w:rsidP="005E2FD5">
      <w:pPr>
        <w:rPr>
          <w:rFonts w:ascii="Times New Roman" w:hAnsi="Times New Roman" w:cs="Times New Roman"/>
          <w:sz w:val="24"/>
          <w:szCs w:val="24"/>
        </w:rPr>
      </w:pPr>
    </w:p>
    <w:p w14:paraId="70A83D9B" w14:textId="77777777" w:rsidR="005E2FD5" w:rsidRDefault="005E2FD5" w:rsidP="005E2F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2023</w:t>
      </w:r>
    </w:p>
    <w:p w14:paraId="1EEF907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77C22" w14:textId="77777777" w:rsidR="005E2FD5" w:rsidRDefault="005E2FD5" w:rsidP="009139A6">
      <w:r>
        <w:separator/>
      </w:r>
    </w:p>
  </w:endnote>
  <w:endnote w:type="continuationSeparator" w:id="0">
    <w:p w14:paraId="2EB3A775" w14:textId="77777777" w:rsidR="005E2FD5" w:rsidRDefault="005E2F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707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0CF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5C0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5EAE9" w14:textId="77777777" w:rsidR="005E2FD5" w:rsidRDefault="005E2FD5" w:rsidP="009139A6">
      <w:r>
        <w:separator/>
      </w:r>
    </w:p>
  </w:footnote>
  <w:footnote w:type="continuationSeparator" w:id="0">
    <w:p w14:paraId="53CAD76B" w14:textId="77777777" w:rsidR="005E2FD5" w:rsidRDefault="005E2F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BE7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278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95F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FD5"/>
    <w:rsid w:val="000666E0"/>
    <w:rsid w:val="002510B7"/>
    <w:rsid w:val="005C130B"/>
    <w:rsid w:val="005E2FD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1483D"/>
  <w15:chartTrackingRefBased/>
  <w15:docId w15:val="{C6A6EA6D-2CA5-4F11-8E8C-AEC835F61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FD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2023-04-06T20:03:00Z</dcterms:created>
  <dcterms:modified xsi:type="dcterms:W3CDTF">2023-04-06T20:12:00Z</dcterms:modified>
</cp:coreProperties>
</file>